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"/>
        <w:gridCol w:w="49"/>
        <w:gridCol w:w="642"/>
        <w:gridCol w:w="127"/>
        <w:gridCol w:w="1213"/>
        <w:gridCol w:w="6"/>
        <w:gridCol w:w="366"/>
        <w:gridCol w:w="10"/>
        <w:gridCol w:w="1544"/>
        <w:gridCol w:w="12"/>
        <w:gridCol w:w="206"/>
        <w:gridCol w:w="1615"/>
        <w:gridCol w:w="3721"/>
        <w:gridCol w:w="182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>С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>в многоквартирном доме, расположенном</w:t>
      </w:r>
    </w:p>
    <w:p w:rsidR="0027360C" w:rsidRDefault="00744310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A86A0E">
        <w:rPr>
          <w:rFonts w:eastAsia="Arial"/>
          <w:b/>
          <w:kern w:val="3"/>
          <w:sz w:val="24"/>
          <w:szCs w:val="24"/>
          <w:lang w:eastAsia="zh-CN"/>
        </w:rPr>
        <w:t xml:space="preserve">      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27360C">
        <w:rPr>
          <w:rFonts w:eastAsia="Arial"/>
          <w:b/>
          <w:kern w:val="3"/>
          <w:sz w:val="24"/>
          <w:szCs w:val="24"/>
          <w:lang w:eastAsia="zh-CN"/>
        </w:rPr>
        <w:t>г. Набережные Челны</w:t>
      </w:r>
      <w:r w:rsidR="003E7B32"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</w:p>
    <w:p w:rsidR="003E7B32" w:rsidRPr="00B4025F" w:rsidRDefault="0027360C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  <w:r w:rsidR="003935E9">
        <w:rPr>
          <w:rFonts w:eastAsia="Arial"/>
          <w:b/>
          <w:kern w:val="3"/>
          <w:sz w:val="24"/>
          <w:szCs w:val="24"/>
          <w:lang w:eastAsia="zh-CN"/>
        </w:rPr>
        <w:t xml:space="preserve">проспект </w:t>
      </w:r>
      <w:r w:rsidR="008E6997">
        <w:rPr>
          <w:rFonts w:eastAsia="Arial"/>
          <w:b/>
          <w:kern w:val="3"/>
          <w:sz w:val="24"/>
          <w:szCs w:val="24"/>
          <w:lang w:eastAsia="zh-CN"/>
        </w:rPr>
        <w:t xml:space="preserve">им </w:t>
      </w:r>
      <w:proofErr w:type="spellStart"/>
      <w:r w:rsidR="008E6997">
        <w:rPr>
          <w:rFonts w:eastAsia="Arial"/>
          <w:b/>
          <w:kern w:val="3"/>
          <w:sz w:val="24"/>
          <w:szCs w:val="24"/>
          <w:lang w:eastAsia="zh-CN"/>
        </w:rPr>
        <w:t>Вахитова</w:t>
      </w:r>
      <w:proofErr w:type="spellEnd"/>
      <w:r w:rsidR="008E6997">
        <w:rPr>
          <w:rFonts w:eastAsia="Arial"/>
          <w:b/>
          <w:kern w:val="3"/>
          <w:sz w:val="24"/>
          <w:szCs w:val="24"/>
          <w:lang w:eastAsia="zh-CN"/>
        </w:rPr>
        <w:t>, д.5</w:t>
      </w:r>
      <w:r w:rsidR="008A54F9">
        <w:rPr>
          <w:rFonts w:eastAsia="Arial"/>
          <w:b/>
          <w:kern w:val="3"/>
          <w:sz w:val="24"/>
          <w:szCs w:val="24"/>
          <w:lang w:eastAsia="zh-CN"/>
        </w:rPr>
        <w:t>0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947036" w:rsidRDefault="0010435B" w:rsidP="00E15DD9">
      <w:pPr>
        <w:tabs>
          <w:tab w:val="left" w:pos="0"/>
        </w:tabs>
        <w:jc w:val="both"/>
        <w:rPr>
          <w:b/>
          <w:bCs/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27360C" w:rsidRPr="0027360C">
        <w:rPr>
          <w:color w:val="000000"/>
          <w:kern w:val="3"/>
          <w:sz w:val="24"/>
          <w:szCs w:val="24"/>
          <w:lang w:eastAsia="zh-CN" w:bidi="hi-IN"/>
        </w:rPr>
        <w:t>26.06.202</w:t>
      </w:r>
      <w:r w:rsidR="00D30410">
        <w:rPr>
          <w:color w:val="000000"/>
          <w:kern w:val="3"/>
          <w:sz w:val="24"/>
          <w:szCs w:val="24"/>
          <w:lang w:eastAsia="zh-CN" w:bidi="hi-IN"/>
        </w:rPr>
        <w:t>4 №168</w:t>
      </w:r>
      <w:r w:rsidR="009A27F0">
        <w:rPr>
          <w:color w:val="000000"/>
          <w:kern w:val="3"/>
          <w:sz w:val="24"/>
          <w:szCs w:val="24"/>
          <w:lang w:eastAsia="zh-CN" w:bidi="hi-IN"/>
        </w:rPr>
        <w:t>/о</w:t>
      </w:r>
      <w:r w:rsidR="000F0ABC" w:rsidRPr="0027360C">
        <w:rPr>
          <w:color w:val="000000"/>
          <w:kern w:val="3"/>
          <w:sz w:val="24"/>
          <w:szCs w:val="24"/>
          <w:lang w:eastAsia="zh-CN" w:bidi="hi-IN"/>
        </w:rPr>
        <w:t>,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в том числе:</w:t>
      </w:r>
      <w:r w:rsidR="003B695E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3B695E">
        <w:rPr>
          <w:color w:val="000000"/>
          <w:kern w:val="3"/>
          <w:sz w:val="24"/>
          <w:szCs w:val="24"/>
          <w:lang w:eastAsia="zh-CN" w:bidi="hi-IN"/>
        </w:rPr>
        <w:t xml:space="preserve">ремонт </w:t>
      </w:r>
      <w:r w:rsidR="008A54F9">
        <w:rPr>
          <w:color w:val="000000"/>
          <w:kern w:val="3"/>
          <w:sz w:val="24"/>
          <w:szCs w:val="24"/>
          <w:lang w:eastAsia="zh-CN" w:bidi="hi-IN"/>
        </w:rPr>
        <w:t xml:space="preserve">внутридомовой </w:t>
      </w:r>
      <w:proofErr w:type="spellStart"/>
      <w:r w:rsidR="008A54F9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8A54F9">
        <w:rPr>
          <w:color w:val="000000"/>
          <w:kern w:val="3"/>
          <w:sz w:val="24"/>
          <w:szCs w:val="24"/>
          <w:lang w:eastAsia="zh-CN" w:bidi="hi-IN"/>
        </w:rPr>
        <w:t>. системы электроснабжения</w:t>
      </w:r>
      <w:r w:rsidR="003B695E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8A54F9">
        <w:rPr>
          <w:b/>
          <w:color w:val="000000"/>
          <w:kern w:val="3"/>
          <w:sz w:val="24"/>
          <w:szCs w:val="24"/>
          <w:lang w:eastAsia="zh-CN" w:bidi="hi-IN"/>
        </w:rPr>
        <w:t>2 188 304</w:t>
      </w:r>
      <w:r w:rsidR="003B695E">
        <w:rPr>
          <w:color w:val="000000"/>
          <w:kern w:val="3"/>
          <w:sz w:val="24"/>
          <w:szCs w:val="24"/>
          <w:lang w:eastAsia="zh-CN" w:bidi="hi-IN"/>
        </w:rPr>
        <w:t xml:space="preserve"> рублей</w:t>
      </w:r>
      <w:r w:rsidR="003B695E">
        <w:rPr>
          <w:color w:val="000000"/>
          <w:kern w:val="3"/>
          <w:sz w:val="24"/>
          <w:szCs w:val="24"/>
          <w:lang w:eastAsia="zh-CN" w:bidi="hi-IN"/>
        </w:rPr>
        <w:t>,</w:t>
      </w:r>
      <w:r w:rsidR="008A54F9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8A54F9">
        <w:rPr>
          <w:color w:val="000000"/>
          <w:kern w:val="3"/>
          <w:sz w:val="24"/>
          <w:szCs w:val="24"/>
          <w:lang w:eastAsia="zh-CN" w:bidi="hi-IN"/>
        </w:rPr>
        <w:t xml:space="preserve">ремонт внутридомовой </w:t>
      </w:r>
      <w:proofErr w:type="spellStart"/>
      <w:r w:rsidR="008A54F9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8A54F9">
        <w:rPr>
          <w:color w:val="000000"/>
          <w:kern w:val="3"/>
          <w:sz w:val="24"/>
          <w:szCs w:val="24"/>
          <w:lang w:eastAsia="zh-CN" w:bidi="hi-IN"/>
        </w:rPr>
        <w:t xml:space="preserve">. системы </w:t>
      </w:r>
      <w:r w:rsidR="008A54F9">
        <w:rPr>
          <w:color w:val="000000"/>
          <w:kern w:val="3"/>
          <w:sz w:val="24"/>
          <w:szCs w:val="24"/>
          <w:lang w:eastAsia="zh-CN" w:bidi="hi-IN"/>
        </w:rPr>
        <w:t>водоотведения</w:t>
      </w:r>
      <w:r w:rsidR="008A54F9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8A54F9">
        <w:rPr>
          <w:b/>
          <w:color w:val="000000"/>
          <w:kern w:val="3"/>
          <w:sz w:val="24"/>
          <w:szCs w:val="24"/>
          <w:lang w:eastAsia="zh-CN" w:bidi="hi-IN"/>
        </w:rPr>
        <w:t>3 337 600</w:t>
      </w:r>
      <w:r w:rsidR="008A54F9">
        <w:rPr>
          <w:color w:val="000000"/>
          <w:kern w:val="3"/>
          <w:sz w:val="24"/>
          <w:szCs w:val="24"/>
          <w:lang w:eastAsia="zh-CN" w:bidi="hi-IN"/>
        </w:rPr>
        <w:t xml:space="preserve"> рублей,</w:t>
      </w:r>
      <w:r w:rsidR="00776763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F80BD1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8A54F9">
        <w:rPr>
          <w:b/>
          <w:bCs/>
          <w:color w:val="000000"/>
          <w:kern w:val="3"/>
          <w:sz w:val="24"/>
          <w:szCs w:val="24"/>
          <w:lang w:eastAsia="zh-CN" w:bidi="hi-IN"/>
        </w:rPr>
        <w:t>67 888,56</w:t>
      </w:r>
      <w:r w:rsidR="00EF76BF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8A54F9">
        <w:rPr>
          <w:b/>
          <w:bCs/>
          <w:color w:val="000000"/>
          <w:kern w:val="3"/>
          <w:sz w:val="24"/>
          <w:szCs w:val="24"/>
          <w:lang w:eastAsia="zh-CN" w:bidi="hi-IN"/>
        </w:rPr>
        <w:t>45 259,04</w:t>
      </w:r>
      <w:bookmarkStart w:id="0" w:name="_GoBack"/>
      <w:bookmarkEnd w:id="0"/>
      <w:r w:rsidR="00DC2137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</w:t>
      </w:r>
      <w:proofErr w:type="gramStart"/>
      <w:r w:rsidRPr="000F0ABC">
        <w:rPr>
          <w:sz w:val="24"/>
          <w:szCs w:val="24"/>
        </w:rPr>
        <w:t xml:space="preserve">директор  </w:t>
      </w:r>
      <w:r w:rsidRPr="000F0ABC">
        <w:rPr>
          <w:sz w:val="24"/>
          <w:szCs w:val="24"/>
        </w:rPr>
        <w:tab/>
      </w:r>
      <w:proofErr w:type="gramEnd"/>
      <w:r w:rsidRPr="000F0ABC">
        <w:rPr>
          <w:sz w:val="24"/>
          <w:szCs w:val="24"/>
        </w:rPr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r w:rsidR="007133C5">
        <w:rPr>
          <w:sz w:val="24"/>
          <w:szCs w:val="24"/>
        </w:rPr>
        <w:t xml:space="preserve">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30BA1"/>
    <w:rsid w:val="0003439C"/>
    <w:rsid w:val="00054099"/>
    <w:rsid w:val="000635B9"/>
    <w:rsid w:val="000658C0"/>
    <w:rsid w:val="000673E0"/>
    <w:rsid w:val="00070A2E"/>
    <w:rsid w:val="000A7DDE"/>
    <w:rsid w:val="000B7193"/>
    <w:rsid w:val="000C188A"/>
    <w:rsid w:val="000C26D9"/>
    <w:rsid w:val="000E1C9E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24CA1"/>
    <w:rsid w:val="00126008"/>
    <w:rsid w:val="00133A31"/>
    <w:rsid w:val="0013505E"/>
    <w:rsid w:val="00136E9B"/>
    <w:rsid w:val="00137349"/>
    <w:rsid w:val="0014547D"/>
    <w:rsid w:val="00164040"/>
    <w:rsid w:val="0018302A"/>
    <w:rsid w:val="00193AB2"/>
    <w:rsid w:val="0019488C"/>
    <w:rsid w:val="001A077D"/>
    <w:rsid w:val="001A0BBF"/>
    <w:rsid w:val="001A19B9"/>
    <w:rsid w:val="001B117B"/>
    <w:rsid w:val="001B18BA"/>
    <w:rsid w:val="001C1506"/>
    <w:rsid w:val="001C6B2D"/>
    <w:rsid w:val="001D15B5"/>
    <w:rsid w:val="001D5EA9"/>
    <w:rsid w:val="001E3717"/>
    <w:rsid w:val="00204A19"/>
    <w:rsid w:val="00205647"/>
    <w:rsid w:val="00214A24"/>
    <w:rsid w:val="00214F07"/>
    <w:rsid w:val="00216CD7"/>
    <w:rsid w:val="00220C37"/>
    <w:rsid w:val="0022335E"/>
    <w:rsid w:val="00226B06"/>
    <w:rsid w:val="00233DCD"/>
    <w:rsid w:val="0024528C"/>
    <w:rsid w:val="00261921"/>
    <w:rsid w:val="00263D3B"/>
    <w:rsid w:val="002644D3"/>
    <w:rsid w:val="00264EFC"/>
    <w:rsid w:val="002662BA"/>
    <w:rsid w:val="0027360C"/>
    <w:rsid w:val="0027463C"/>
    <w:rsid w:val="00274A0F"/>
    <w:rsid w:val="0028094B"/>
    <w:rsid w:val="00296B05"/>
    <w:rsid w:val="002A18C0"/>
    <w:rsid w:val="002A599C"/>
    <w:rsid w:val="002A6527"/>
    <w:rsid w:val="002B0404"/>
    <w:rsid w:val="002B73C3"/>
    <w:rsid w:val="002C168D"/>
    <w:rsid w:val="002D3857"/>
    <w:rsid w:val="002D47D5"/>
    <w:rsid w:val="002D706E"/>
    <w:rsid w:val="002E0497"/>
    <w:rsid w:val="002E2BB4"/>
    <w:rsid w:val="002E3356"/>
    <w:rsid w:val="002E3A4E"/>
    <w:rsid w:val="00331073"/>
    <w:rsid w:val="0033273B"/>
    <w:rsid w:val="003336B9"/>
    <w:rsid w:val="0035114A"/>
    <w:rsid w:val="0035186E"/>
    <w:rsid w:val="00351E91"/>
    <w:rsid w:val="003563D5"/>
    <w:rsid w:val="003644E1"/>
    <w:rsid w:val="003725E1"/>
    <w:rsid w:val="003867B8"/>
    <w:rsid w:val="00391316"/>
    <w:rsid w:val="003916F5"/>
    <w:rsid w:val="003935E9"/>
    <w:rsid w:val="003961F0"/>
    <w:rsid w:val="003A41D3"/>
    <w:rsid w:val="003B0FEE"/>
    <w:rsid w:val="003B4E54"/>
    <w:rsid w:val="003B680C"/>
    <w:rsid w:val="003B695E"/>
    <w:rsid w:val="003C63B2"/>
    <w:rsid w:val="003C728F"/>
    <w:rsid w:val="003D3C72"/>
    <w:rsid w:val="003E3785"/>
    <w:rsid w:val="003E6841"/>
    <w:rsid w:val="003E7B32"/>
    <w:rsid w:val="003F536A"/>
    <w:rsid w:val="004016FE"/>
    <w:rsid w:val="00401E57"/>
    <w:rsid w:val="00412C26"/>
    <w:rsid w:val="00414992"/>
    <w:rsid w:val="00422AF7"/>
    <w:rsid w:val="00424407"/>
    <w:rsid w:val="00432A26"/>
    <w:rsid w:val="00433E75"/>
    <w:rsid w:val="0044328A"/>
    <w:rsid w:val="00450488"/>
    <w:rsid w:val="00450C31"/>
    <w:rsid w:val="00465696"/>
    <w:rsid w:val="00467F8A"/>
    <w:rsid w:val="0048460B"/>
    <w:rsid w:val="004A0425"/>
    <w:rsid w:val="004C34D1"/>
    <w:rsid w:val="004C57D5"/>
    <w:rsid w:val="004D6DEE"/>
    <w:rsid w:val="004E0F70"/>
    <w:rsid w:val="004E0FEB"/>
    <w:rsid w:val="004E192E"/>
    <w:rsid w:val="00500BEA"/>
    <w:rsid w:val="00504FE0"/>
    <w:rsid w:val="005053A1"/>
    <w:rsid w:val="00506571"/>
    <w:rsid w:val="0051077B"/>
    <w:rsid w:val="00513432"/>
    <w:rsid w:val="00517EC4"/>
    <w:rsid w:val="00534B28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82219"/>
    <w:rsid w:val="005856BD"/>
    <w:rsid w:val="00596102"/>
    <w:rsid w:val="005A48A5"/>
    <w:rsid w:val="005A61DF"/>
    <w:rsid w:val="005B0A70"/>
    <w:rsid w:val="005C0E50"/>
    <w:rsid w:val="005D366D"/>
    <w:rsid w:val="005D5BE4"/>
    <w:rsid w:val="005E0D38"/>
    <w:rsid w:val="006012F5"/>
    <w:rsid w:val="006055C9"/>
    <w:rsid w:val="00610515"/>
    <w:rsid w:val="006224FE"/>
    <w:rsid w:val="00624CF0"/>
    <w:rsid w:val="0063091A"/>
    <w:rsid w:val="0064788F"/>
    <w:rsid w:val="0066017F"/>
    <w:rsid w:val="0066583C"/>
    <w:rsid w:val="006771E6"/>
    <w:rsid w:val="00681893"/>
    <w:rsid w:val="00682A56"/>
    <w:rsid w:val="00685BA2"/>
    <w:rsid w:val="006A5D37"/>
    <w:rsid w:val="006A63C6"/>
    <w:rsid w:val="006A650B"/>
    <w:rsid w:val="006B2FF2"/>
    <w:rsid w:val="006B7E99"/>
    <w:rsid w:val="006C184E"/>
    <w:rsid w:val="006D38DD"/>
    <w:rsid w:val="006D73E0"/>
    <w:rsid w:val="006E1272"/>
    <w:rsid w:val="006E60CF"/>
    <w:rsid w:val="007017A6"/>
    <w:rsid w:val="007133C5"/>
    <w:rsid w:val="007162F9"/>
    <w:rsid w:val="00720A5F"/>
    <w:rsid w:val="007268FA"/>
    <w:rsid w:val="00744310"/>
    <w:rsid w:val="007445AF"/>
    <w:rsid w:val="00750374"/>
    <w:rsid w:val="007555A6"/>
    <w:rsid w:val="00765AB5"/>
    <w:rsid w:val="0076775B"/>
    <w:rsid w:val="00776763"/>
    <w:rsid w:val="00780FCE"/>
    <w:rsid w:val="00790D73"/>
    <w:rsid w:val="00796827"/>
    <w:rsid w:val="007A2C3D"/>
    <w:rsid w:val="007A3614"/>
    <w:rsid w:val="007A386F"/>
    <w:rsid w:val="007A4E3B"/>
    <w:rsid w:val="007B41CD"/>
    <w:rsid w:val="007B598F"/>
    <w:rsid w:val="007B6A9C"/>
    <w:rsid w:val="007C2BA0"/>
    <w:rsid w:val="007C6049"/>
    <w:rsid w:val="007D1971"/>
    <w:rsid w:val="007D2ECE"/>
    <w:rsid w:val="007D42DA"/>
    <w:rsid w:val="007F3140"/>
    <w:rsid w:val="007F4D94"/>
    <w:rsid w:val="00812740"/>
    <w:rsid w:val="00823A49"/>
    <w:rsid w:val="008313E2"/>
    <w:rsid w:val="00831650"/>
    <w:rsid w:val="00844ADE"/>
    <w:rsid w:val="008458CE"/>
    <w:rsid w:val="00863897"/>
    <w:rsid w:val="00864D74"/>
    <w:rsid w:val="008775CC"/>
    <w:rsid w:val="008A54F9"/>
    <w:rsid w:val="008B408D"/>
    <w:rsid w:val="008C05F3"/>
    <w:rsid w:val="008C46E1"/>
    <w:rsid w:val="008C7074"/>
    <w:rsid w:val="008D308F"/>
    <w:rsid w:val="008D7142"/>
    <w:rsid w:val="008E6997"/>
    <w:rsid w:val="008E7F1E"/>
    <w:rsid w:val="00901E1F"/>
    <w:rsid w:val="0090670B"/>
    <w:rsid w:val="0091202A"/>
    <w:rsid w:val="00912E01"/>
    <w:rsid w:val="00913A35"/>
    <w:rsid w:val="00927AA6"/>
    <w:rsid w:val="00933F97"/>
    <w:rsid w:val="00947036"/>
    <w:rsid w:val="009477FE"/>
    <w:rsid w:val="00950EFB"/>
    <w:rsid w:val="009556DB"/>
    <w:rsid w:val="00962D67"/>
    <w:rsid w:val="00976E57"/>
    <w:rsid w:val="00981262"/>
    <w:rsid w:val="00984128"/>
    <w:rsid w:val="00990ACB"/>
    <w:rsid w:val="0099183D"/>
    <w:rsid w:val="009958E3"/>
    <w:rsid w:val="009A27F0"/>
    <w:rsid w:val="009B0827"/>
    <w:rsid w:val="009C0648"/>
    <w:rsid w:val="009C460F"/>
    <w:rsid w:val="009C6EA5"/>
    <w:rsid w:val="009D53F7"/>
    <w:rsid w:val="009F3F69"/>
    <w:rsid w:val="009F4638"/>
    <w:rsid w:val="009F7BD4"/>
    <w:rsid w:val="00A007AD"/>
    <w:rsid w:val="00A073A5"/>
    <w:rsid w:val="00A075E1"/>
    <w:rsid w:val="00A07ADF"/>
    <w:rsid w:val="00A129A2"/>
    <w:rsid w:val="00A167EC"/>
    <w:rsid w:val="00A16EF7"/>
    <w:rsid w:val="00A20D9F"/>
    <w:rsid w:val="00A31B49"/>
    <w:rsid w:val="00A371EB"/>
    <w:rsid w:val="00A40169"/>
    <w:rsid w:val="00A40B2D"/>
    <w:rsid w:val="00A41BAA"/>
    <w:rsid w:val="00A45A87"/>
    <w:rsid w:val="00A467C9"/>
    <w:rsid w:val="00A50CF8"/>
    <w:rsid w:val="00A52095"/>
    <w:rsid w:val="00A5776C"/>
    <w:rsid w:val="00A733B9"/>
    <w:rsid w:val="00A801D5"/>
    <w:rsid w:val="00A8076F"/>
    <w:rsid w:val="00A835AC"/>
    <w:rsid w:val="00A86161"/>
    <w:rsid w:val="00A862A5"/>
    <w:rsid w:val="00A86A0E"/>
    <w:rsid w:val="00A90227"/>
    <w:rsid w:val="00A91720"/>
    <w:rsid w:val="00AA401F"/>
    <w:rsid w:val="00AA50F9"/>
    <w:rsid w:val="00AB10A1"/>
    <w:rsid w:val="00AC05D1"/>
    <w:rsid w:val="00AC65E4"/>
    <w:rsid w:val="00AC6E39"/>
    <w:rsid w:val="00AE5A99"/>
    <w:rsid w:val="00AF09A5"/>
    <w:rsid w:val="00B05C0D"/>
    <w:rsid w:val="00B07FCB"/>
    <w:rsid w:val="00B15A9F"/>
    <w:rsid w:val="00B15F8A"/>
    <w:rsid w:val="00B4025F"/>
    <w:rsid w:val="00B42A2A"/>
    <w:rsid w:val="00B45479"/>
    <w:rsid w:val="00B47231"/>
    <w:rsid w:val="00B53FA4"/>
    <w:rsid w:val="00B561F4"/>
    <w:rsid w:val="00B56B77"/>
    <w:rsid w:val="00B67A30"/>
    <w:rsid w:val="00B714CD"/>
    <w:rsid w:val="00B8049F"/>
    <w:rsid w:val="00B87348"/>
    <w:rsid w:val="00B9180F"/>
    <w:rsid w:val="00BA3B14"/>
    <w:rsid w:val="00BA48C0"/>
    <w:rsid w:val="00BB2ADE"/>
    <w:rsid w:val="00BB427B"/>
    <w:rsid w:val="00BB4E2C"/>
    <w:rsid w:val="00BB7B05"/>
    <w:rsid w:val="00BC6275"/>
    <w:rsid w:val="00BD7B49"/>
    <w:rsid w:val="00BE2A7F"/>
    <w:rsid w:val="00BE3C6B"/>
    <w:rsid w:val="00BE48C7"/>
    <w:rsid w:val="00C048EF"/>
    <w:rsid w:val="00C13BBE"/>
    <w:rsid w:val="00C23C1E"/>
    <w:rsid w:val="00C31601"/>
    <w:rsid w:val="00C326F3"/>
    <w:rsid w:val="00C32CB6"/>
    <w:rsid w:val="00C3308F"/>
    <w:rsid w:val="00C33130"/>
    <w:rsid w:val="00C44A8D"/>
    <w:rsid w:val="00C645F3"/>
    <w:rsid w:val="00C723FA"/>
    <w:rsid w:val="00C94680"/>
    <w:rsid w:val="00C967AB"/>
    <w:rsid w:val="00CA3102"/>
    <w:rsid w:val="00CA77B3"/>
    <w:rsid w:val="00CB21D8"/>
    <w:rsid w:val="00CB424B"/>
    <w:rsid w:val="00CB44A2"/>
    <w:rsid w:val="00CD268F"/>
    <w:rsid w:val="00CE6CA8"/>
    <w:rsid w:val="00CE6F31"/>
    <w:rsid w:val="00CE79D4"/>
    <w:rsid w:val="00D05B7A"/>
    <w:rsid w:val="00D30410"/>
    <w:rsid w:val="00D33A69"/>
    <w:rsid w:val="00D33C58"/>
    <w:rsid w:val="00D43A33"/>
    <w:rsid w:val="00D46571"/>
    <w:rsid w:val="00D53331"/>
    <w:rsid w:val="00D60D6D"/>
    <w:rsid w:val="00D7398C"/>
    <w:rsid w:val="00D81172"/>
    <w:rsid w:val="00D8186B"/>
    <w:rsid w:val="00D866DE"/>
    <w:rsid w:val="00D93168"/>
    <w:rsid w:val="00D96AB4"/>
    <w:rsid w:val="00D97B52"/>
    <w:rsid w:val="00D97D60"/>
    <w:rsid w:val="00DA2921"/>
    <w:rsid w:val="00DA62BE"/>
    <w:rsid w:val="00DB0797"/>
    <w:rsid w:val="00DB18B5"/>
    <w:rsid w:val="00DC2137"/>
    <w:rsid w:val="00DD38A5"/>
    <w:rsid w:val="00DD72E7"/>
    <w:rsid w:val="00DE4388"/>
    <w:rsid w:val="00DE536A"/>
    <w:rsid w:val="00DF0A84"/>
    <w:rsid w:val="00DF54A5"/>
    <w:rsid w:val="00DF7C07"/>
    <w:rsid w:val="00E04491"/>
    <w:rsid w:val="00E06DF5"/>
    <w:rsid w:val="00E15DD9"/>
    <w:rsid w:val="00E224A0"/>
    <w:rsid w:val="00E27A27"/>
    <w:rsid w:val="00E329C7"/>
    <w:rsid w:val="00E433A4"/>
    <w:rsid w:val="00E504AE"/>
    <w:rsid w:val="00E611EC"/>
    <w:rsid w:val="00E64740"/>
    <w:rsid w:val="00E66D89"/>
    <w:rsid w:val="00E86CE0"/>
    <w:rsid w:val="00E94760"/>
    <w:rsid w:val="00EA0706"/>
    <w:rsid w:val="00EA0B6C"/>
    <w:rsid w:val="00EA1747"/>
    <w:rsid w:val="00EB2B11"/>
    <w:rsid w:val="00EB3727"/>
    <w:rsid w:val="00EC6735"/>
    <w:rsid w:val="00EC772D"/>
    <w:rsid w:val="00EC77A1"/>
    <w:rsid w:val="00ED4EF6"/>
    <w:rsid w:val="00ED5A56"/>
    <w:rsid w:val="00ED60E2"/>
    <w:rsid w:val="00EE500D"/>
    <w:rsid w:val="00EF5DDD"/>
    <w:rsid w:val="00EF76BF"/>
    <w:rsid w:val="00F022DE"/>
    <w:rsid w:val="00F107CE"/>
    <w:rsid w:val="00F11CAB"/>
    <w:rsid w:val="00F179A5"/>
    <w:rsid w:val="00F2721C"/>
    <w:rsid w:val="00F27352"/>
    <w:rsid w:val="00F347AE"/>
    <w:rsid w:val="00F44F32"/>
    <w:rsid w:val="00F4520A"/>
    <w:rsid w:val="00F54084"/>
    <w:rsid w:val="00F60540"/>
    <w:rsid w:val="00F7100E"/>
    <w:rsid w:val="00F741ED"/>
    <w:rsid w:val="00F75339"/>
    <w:rsid w:val="00F80BD1"/>
    <w:rsid w:val="00F80E66"/>
    <w:rsid w:val="00F85B96"/>
    <w:rsid w:val="00F87C78"/>
    <w:rsid w:val="00F91FAB"/>
    <w:rsid w:val="00F9420E"/>
    <w:rsid w:val="00F9676E"/>
    <w:rsid w:val="00F96F57"/>
    <w:rsid w:val="00FB7BEF"/>
    <w:rsid w:val="00FC4FCE"/>
    <w:rsid w:val="00FD4311"/>
    <w:rsid w:val="00FD5BE4"/>
    <w:rsid w:val="00FF3063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585FE13"/>
  <w15:docId w15:val="{5698787C-016F-4EE3-AE56-5D17F3D69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8A4FD8-7959-4FF6-BDA6-B7F07B583B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0</TotalTime>
  <Pages>1</Pages>
  <Words>314</Words>
  <Characters>2353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2662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2</cp:revision>
  <cp:lastPrinted>2023-02-01T06:27:00Z</cp:lastPrinted>
  <dcterms:created xsi:type="dcterms:W3CDTF">2024-07-01T10:54:00Z</dcterms:created>
  <dcterms:modified xsi:type="dcterms:W3CDTF">2024-07-01T10:54:00Z</dcterms:modified>
</cp:coreProperties>
</file>